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Leake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Sit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800B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21-118)</w:t>
      </w: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44DE7" w:rsidRDefault="00544DE7" w:rsidP="00544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</w:p>
    <w:sectPr w:rsidR="00DD5B8A" w:rsidRPr="00544D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DE7" w:rsidRDefault="00544DE7" w:rsidP="00564E3C">
      <w:pPr>
        <w:spacing w:after="0" w:line="240" w:lineRule="auto"/>
      </w:pPr>
      <w:r>
        <w:separator/>
      </w:r>
    </w:p>
  </w:endnote>
  <w:endnote w:type="continuationSeparator" w:id="0">
    <w:p w:rsidR="00544DE7" w:rsidRDefault="00544DE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44DE7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DE7" w:rsidRDefault="00544DE7" w:rsidP="00564E3C">
      <w:pPr>
        <w:spacing w:after="0" w:line="240" w:lineRule="auto"/>
      </w:pPr>
      <w:r>
        <w:separator/>
      </w:r>
    </w:p>
  </w:footnote>
  <w:footnote w:type="continuationSeparator" w:id="0">
    <w:p w:rsidR="00544DE7" w:rsidRDefault="00544DE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E7"/>
    <w:rsid w:val="00372DC6"/>
    <w:rsid w:val="00544DE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1C118"/>
  <w15:chartTrackingRefBased/>
  <w15:docId w15:val="{C60E9F32-4320-4B18-93E4-1450F8749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44D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2015-11-29T20:34:00Z</dcterms:created>
  <dcterms:modified xsi:type="dcterms:W3CDTF">2015-11-29T20:35:00Z</dcterms:modified>
</cp:coreProperties>
</file>